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C67B0" w14:textId="191F31C7" w:rsidR="006B2F86" w:rsidRDefault="008D3096" w:rsidP="00E71FC3">
      <w:pPr>
        <w:pStyle w:val="NoSpacing"/>
      </w:pPr>
      <w:r>
        <w:rPr>
          <w:u w:val="single"/>
        </w:rPr>
        <w:t>John SWAFYLDE</w:t>
      </w:r>
      <w:r>
        <w:t xml:space="preserve">   </w:t>
      </w:r>
      <w:proofErr w:type="gramStart"/>
      <w:r>
        <w:t xml:space="preserve">   (</w:t>
      </w:r>
      <w:proofErr w:type="gramEnd"/>
      <w:r>
        <w:t>fl.1447)</w:t>
      </w:r>
    </w:p>
    <w:p w14:paraId="5CC54E59" w14:textId="0CB0314E" w:rsidR="008D3096" w:rsidRDefault="008D3096" w:rsidP="00E71FC3">
      <w:pPr>
        <w:pStyle w:val="NoSpacing"/>
      </w:pPr>
      <w:r>
        <w:t>Yeoman.</w:t>
      </w:r>
    </w:p>
    <w:p w14:paraId="5E602652" w14:textId="29AAFF57" w:rsidR="008D3096" w:rsidRDefault="008D3096" w:rsidP="00E71FC3">
      <w:pPr>
        <w:pStyle w:val="NoSpacing"/>
      </w:pPr>
    </w:p>
    <w:p w14:paraId="2012877F" w14:textId="01E4D348" w:rsidR="008D3096" w:rsidRDefault="008D3096" w:rsidP="00E71FC3">
      <w:pPr>
        <w:pStyle w:val="NoSpacing"/>
      </w:pPr>
    </w:p>
    <w:p w14:paraId="428A10DA" w14:textId="1CB0B522" w:rsidR="008D3096" w:rsidRDefault="008D3096" w:rsidP="00E71FC3">
      <w:pPr>
        <w:pStyle w:val="NoSpacing"/>
      </w:pPr>
      <w:r>
        <w:t>24 Feb.1447</w:t>
      </w:r>
      <w:r>
        <w:tab/>
        <w:t>He was arrested, following the arrest of the Duke of Gloucester.</w:t>
      </w:r>
    </w:p>
    <w:p w14:paraId="42219A8A" w14:textId="5F2FA8AF" w:rsidR="008D3096" w:rsidRDefault="008D3096" w:rsidP="00E71FC3">
      <w:pPr>
        <w:pStyle w:val="NoSpacing"/>
      </w:pPr>
      <w:r>
        <w:tab/>
      </w:r>
      <w:r>
        <w:tab/>
        <w:t>(Lander p.32)</w:t>
      </w:r>
    </w:p>
    <w:p w14:paraId="42672707" w14:textId="0A510F23" w:rsidR="008D3096" w:rsidRDefault="008D3096" w:rsidP="00E71FC3">
      <w:pPr>
        <w:pStyle w:val="NoSpacing"/>
      </w:pPr>
    </w:p>
    <w:p w14:paraId="62BE7227" w14:textId="3F2E241A" w:rsidR="008D3096" w:rsidRDefault="008D3096" w:rsidP="00E71FC3">
      <w:pPr>
        <w:pStyle w:val="NoSpacing"/>
      </w:pPr>
    </w:p>
    <w:p w14:paraId="682BBC6E" w14:textId="7258A7FC" w:rsidR="008D3096" w:rsidRDefault="008D3096" w:rsidP="00E71FC3">
      <w:pPr>
        <w:pStyle w:val="NoSpacing"/>
      </w:pPr>
      <w:r>
        <w:t>14 June 2018</w:t>
      </w:r>
    </w:p>
    <w:p w14:paraId="4E3171D2" w14:textId="77777777" w:rsidR="0099187C" w:rsidRPr="008D3096" w:rsidRDefault="0099187C" w:rsidP="00E71FC3">
      <w:pPr>
        <w:pStyle w:val="NoSpacing"/>
      </w:pPr>
      <w:bookmarkStart w:id="0" w:name="_GoBack"/>
      <w:bookmarkEnd w:id="0"/>
    </w:p>
    <w:sectPr w:rsidR="0099187C" w:rsidRPr="008D30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36F16" w14:textId="77777777" w:rsidR="008D3096" w:rsidRDefault="008D3096" w:rsidP="00E71FC3">
      <w:pPr>
        <w:spacing w:after="0" w:line="240" w:lineRule="auto"/>
      </w:pPr>
      <w:r>
        <w:separator/>
      </w:r>
    </w:p>
  </w:endnote>
  <w:endnote w:type="continuationSeparator" w:id="0">
    <w:p w14:paraId="6AC754FE" w14:textId="77777777" w:rsidR="008D3096" w:rsidRDefault="008D30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09D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27FD5" w14:textId="77777777" w:rsidR="008D3096" w:rsidRDefault="008D3096" w:rsidP="00E71FC3">
      <w:pPr>
        <w:spacing w:after="0" w:line="240" w:lineRule="auto"/>
      </w:pPr>
      <w:r>
        <w:separator/>
      </w:r>
    </w:p>
  </w:footnote>
  <w:footnote w:type="continuationSeparator" w:id="0">
    <w:p w14:paraId="729DEC18" w14:textId="77777777" w:rsidR="008D3096" w:rsidRDefault="008D30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096"/>
    <w:rsid w:val="001A7C09"/>
    <w:rsid w:val="00577BD5"/>
    <w:rsid w:val="00656CBA"/>
    <w:rsid w:val="006A1F77"/>
    <w:rsid w:val="00733BE7"/>
    <w:rsid w:val="008D3096"/>
    <w:rsid w:val="0099187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EF8D1"/>
  <w15:chartTrackingRefBased/>
  <w15:docId w15:val="{4F9861C6-19BC-40BC-A88C-B92F2757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2</cp:revision>
  <dcterms:created xsi:type="dcterms:W3CDTF">2018-06-14T21:34:00Z</dcterms:created>
  <dcterms:modified xsi:type="dcterms:W3CDTF">2018-06-14T21:36:00Z</dcterms:modified>
</cp:coreProperties>
</file>